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03C01" w14:textId="25AB3CEA" w:rsidR="00596E1E" w:rsidRPr="00B96235" w:rsidRDefault="002B4333">
      <w:pPr>
        <w:spacing w:after="0"/>
        <w:jc w:val="center"/>
        <w:rPr>
          <w:rFonts w:ascii="Arial" w:hAnsi="Arial" w:cs="Arial"/>
          <w:b/>
          <w:lang w:val="de-DE"/>
        </w:rPr>
      </w:pPr>
      <w:r w:rsidRPr="00B96235">
        <w:rPr>
          <w:rFonts w:ascii="Arial" w:hAnsi="Arial" w:cs="Arial"/>
          <w:b/>
          <w:lang w:val="de-DE"/>
        </w:rPr>
        <w:t>Antrag um Überprüfung der schweren Beeinträchtigung im Sozialverhalten</w:t>
      </w:r>
    </w:p>
    <w:p w14:paraId="354ADCB0" w14:textId="77777777" w:rsidR="00596E1E" w:rsidRPr="00675B3F" w:rsidRDefault="00596E1E">
      <w:pPr>
        <w:spacing w:after="0"/>
        <w:jc w:val="center"/>
        <w:rPr>
          <w:rFonts w:ascii="Arial" w:hAnsi="Arial" w:cs="Arial"/>
          <w:b/>
          <w:sz w:val="20"/>
          <w:szCs w:val="20"/>
          <w:lang w:val="de-DE"/>
        </w:rPr>
      </w:pPr>
    </w:p>
    <w:p w14:paraId="14011C1D" w14:textId="77777777" w:rsidR="00B04450" w:rsidRPr="00675B3F" w:rsidRDefault="002B4333" w:rsidP="00B04450">
      <w:pPr>
        <w:spacing w:after="0"/>
        <w:jc w:val="both"/>
        <w:rPr>
          <w:rFonts w:ascii="Arial" w:hAnsi="Arial" w:cs="Arial"/>
          <w:sz w:val="20"/>
          <w:szCs w:val="20"/>
          <w:lang w:val="de-DE"/>
        </w:rPr>
      </w:pPr>
      <w:r w:rsidRPr="00675B3F">
        <w:rPr>
          <w:rFonts w:ascii="Arial" w:hAnsi="Arial" w:cs="Arial"/>
          <w:sz w:val="20"/>
          <w:szCs w:val="20"/>
          <w:lang w:val="de-DE"/>
        </w:rPr>
        <w:t>Diese Vorlage ist bei allen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 </w:t>
      </w:r>
      <w:r w:rsidRPr="00675B3F">
        <w:rPr>
          <w:rFonts w:ascii="Arial" w:hAnsi="Arial" w:cs="Arial"/>
          <w:sz w:val="20"/>
          <w:szCs w:val="20"/>
          <w:lang w:val="de-DE"/>
        </w:rPr>
        <w:t>Anträgen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 </w:t>
      </w:r>
      <w:r w:rsidRPr="00675B3F">
        <w:rPr>
          <w:rFonts w:ascii="Arial" w:hAnsi="Arial" w:cs="Arial"/>
          <w:sz w:val="20"/>
          <w:szCs w:val="20"/>
          <w:lang w:val="de-DE"/>
        </w:rPr>
        <w:t>um Überprüfung der schweren Beeinträchtigung im Sozialverhalten auszufüllen.</w:t>
      </w:r>
    </w:p>
    <w:p w14:paraId="09A045A7" w14:textId="31C2EA91" w:rsidR="00596E1E" w:rsidRPr="00675B3F" w:rsidRDefault="008649DA" w:rsidP="00B04450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  <w:lang w:val="de-DE"/>
        </w:rPr>
      </w:pPr>
      <w:r w:rsidRPr="00675B3F">
        <w:rPr>
          <w:rFonts w:ascii="Arial" w:hAnsi="Arial" w:cs="Arial"/>
          <w:sz w:val="20"/>
          <w:szCs w:val="20"/>
          <w:lang w:val="de-DE"/>
        </w:rPr>
        <w:t>Für die Erstuntersuchungen und für die Über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tritte in die nächste Schulstufe </w:t>
      </w:r>
      <w:r w:rsidR="00DF74F0">
        <w:rPr>
          <w:rFonts w:ascii="Arial" w:hAnsi="Arial" w:cs="Arial"/>
          <w:sz w:val="20"/>
          <w:szCs w:val="20"/>
          <w:lang w:val="de-DE"/>
        </w:rPr>
        <w:t>sind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 auch die entsprechenden Vorlagen bezüglich </w:t>
      </w:r>
      <w:r w:rsidR="00A3213E">
        <w:rPr>
          <w:rFonts w:ascii="Arial" w:hAnsi="Arial" w:cs="Arial"/>
          <w:sz w:val="20"/>
          <w:szCs w:val="20"/>
          <w:lang w:val="de-DE"/>
        </w:rPr>
        <w:t>„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Antrag um Abklärung” und </w:t>
      </w:r>
      <w:r w:rsidR="00767546">
        <w:rPr>
          <w:rFonts w:ascii="Arial" w:hAnsi="Arial" w:cs="Arial"/>
          <w:sz w:val="20"/>
          <w:szCs w:val="20"/>
          <w:lang w:val="de-DE"/>
        </w:rPr>
        <w:t>„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Antrag um Kontrolluntersuchung der Diagnose“ </w:t>
      </w:r>
      <w:r w:rsidR="00DF74F0">
        <w:rPr>
          <w:rFonts w:ascii="Arial" w:hAnsi="Arial" w:cs="Arial"/>
          <w:sz w:val="20"/>
          <w:szCs w:val="20"/>
          <w:lang w:val="de-DE"/>
        </w:rPr>
        <w:t>auszufüllen.</w:t>
      </w:r>
    </w:p>
    <w:p w14:paraId="649CC539" w14:textId="77777777" w:rsidR="00596E1E" w:rsidRPr="00DF74F0" w:rsidRDefault="008649DA" w:rsidP="00A44DD7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  <w:lang w:val="de-DE"/>
        </w:rPr>
      </w:pPr>
      <w:r w:rsidRPr="00675B3F">
        <w:rPr>
          <w:rFonts w:ascii="Arial" w:hAnsi="Arial" w:cs="Arial"/>
          <w:sz w:val="20"/>
          <w:szCs w:val="20"/>
          <w:lang w:val="de-DE"/>
        </w:rPr>
        <w:t xml:space="preserve">Für die jährlichen Kontrolluntersuchungen der schweren Beeinträchtigung im Sozialverhalten reicht das Ausfüllen dieser Vorlage aus. </w:t>
      </w:r>
      <w:r w:rsidRPr="00DF74F0">
        <w:rPr>
          <w:rFonts w:ascii="Arial" w:hAnsi="Arial" w:cs="Arial"/>
          <w:sz w:val="20"/>
          <w:szCs w:val="20"/>
          <w:lang w:val="de-DE"/>
        </w:rPr>
        <w:t>Das Ansuchen muss innerhalb 15. Dezember eingereicht werden.</w:t>
      </w:r>
      <w:r w:rsidR="00596E1E" w:rsidRPr="00DF74F0">
        <w:rPr>
          <w:rFonts w:ascii="Arial" w:hAnsi="Arial" w:cs="Arial"/>
          <w:sz w:val="20"/>
          <w:szCs w:val="20"/>
          <w:lang w:val="de-DE"/>
        </w:rPr>
        <w:t xml:space="preserve"> </w:t>
      </w:r>
    </w:p>
    <w:p w14:paraId="6D470654" w14:textId="77777777" w:rsidR="00596E1E" w:rsidRPr="00DF74F0" w:rsidRDefault="00596E1E">
      <w:pPr>
        <w:spacing w:after="0"/>
        <w:jc w:val="both"/>
        <w:rPr>
          <w:rFonts w:ascii="Arial" w:hAnsi="Arial" w:cs="Arial"/>
          <w:sz w:val="20"/>
          <w:szCs w:val="20"/>
          <w:lang w:val="de-DE"/>
        </w:rPr>
      </w:pPr>
    </w:p>
    <w:p w14:paraId="58CAB090" w14:textId="328D0BAC" w:rsidR="00596E1E" w:rsidRPr="00675B3F" w:rsidRDefault="00E76A8A">
      <w:pPr>
        <w:spacing w:after="0"/>
        <w:jc w:val="both"/>
        <w:rPr>
          <w:rFonts w:ascii="Arial" w:hAnsi="Arial" w:cs="Arial"/>
          <w:sz w:val="20"/>
          <w:szCs w:val="20"/>
          <w:lang w:val="de-DE"/>
        </w:rPr>
      </w:pPr>
      <w:r w:rsidRPr="00675B3F">
        <w:rPr>
          <w:rFonts w:ascii="Arial" w:hAnsi="Arial" w:cs="Arial"/>
          <w:sz w:val="20"/>
          <w:szCs w:val="20"/>
          <w:lang w:val="de-DE"/>
        </w:rPr>
        <w:t xml:space="preserve">Die in all den Bereichen ausgefüllte Vorlage muss mittels der institutionellen </w:t>
      </w:r>
      <w:r w:rsidR="00314812">
        <w:rPr>
          <w:rFonts w:ascii="Arial" w:hAnsi="Arial" w:cs="Arial"/>
          <w:sz w:val="20"/>
          <w:szCs w:val="20"/>
          <w:lang w:val="de-DE"/>
        </w:rPr>
        <w:t>E-Mail-</w:t>
      </w:r>
      <w:r w:rsidRPr="00675B3F">
        <w:rPr>
          <w:rFonts w:ascii="Arial" w:hAnsi="Arial" w:cs="Arial"/>
          <w:sz w:val="20"/>
          <w:szCs w:val="20"/>
          <w:lang w:val="de-DE"/>
        </w:rPr>
        <w:t>Adresse</w:t>
      </w:r>
      <w:r w:rsidR="00DA30A9" w:rsidRPr="00675B3F">
        <w:rPr>
          <w:rFonts w:ascii="Arial" w:hAnsi="Arial" w:cs="Arial"/>
          <w:sz w:val="20"/>
          <w:szCs w:val="20"/>
          <w:lang w:val="de-DE"/>
        </w:rPr>
        <w:t xml:space="preserve"> </w:t>
      </w:r>
      <w:r w:rsidRPr="00675B3F">
        <w:rPr>
          <w:rFonts w:ascii="Arial" w:hAnsi="Arial" w:cs="Arial"/>
          <w:sz w:val="20"/>
          <w:szCs w:val="20"/>
          <w:lang w:val="de-DE"/>
        </w:rPr>
        <w:t>ausschließlich an den zuständigen sanitären Dienst weitergeleitet werden.</w:t>
      </w:r>
    </w:p>
    <w:p w14:paraId="72E45B74" w14:textId="77777777" w:rsidR="00596E1E" w:rsidRPr="00675B3F" w:rsidRDefault="00596E1E">
      <w:pPr>
        <w:spacing w:after="0"/>
        <w:jc w:val="both"/>
        <w:rPr>
          <w:rFonts w:ascii="Arial" w:hAnsi="Arial" w:cs="Arial"/>
          <w:sz w:val="20"/>
          <w:szCs w:val="20"/>
          <w:lang w:val="de-DE"/>
        </w:rPr>
      </w:pPr>
    </w:p>
    <w:tbl>
      <w:tblPr>
        <w:tblW w:w="1016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43"/>
        <w:gridCol w:w="5617"/>
      </w:tblGrid>
      <w:tr w:rsidR="00596E1E" w:rsidRPr="00675B3F" w14:paraId="24D76095" w14:textId="77777777" w:rsidTr="00711CDB">
        <w:tc>
          <w:tcPr>
            <w:tcW w:w="1016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6E6E6"/>
          </w:tcPr>
          <w:p w14:paraId="3D95547F" w14:textId="77777777" w:rsidR="00596E1E" w:rsidRPr="00675B3F" w:rsidRDefault="00E76A8A">
            <w:pPr>
              <w:spacing w:before="80" w:after="80"/>
              <w:ind w:left="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>Allgemeine</w:t>
            </w:r>
            <w:proofErr w:type="spellEnd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>Informationen</w:t>
            </w:r>
            <w:proofErr w:type="spellEnd"/>
          </w:p>
        </w:tc>
      </w:tr>
      <w:tr w:rsidR="00596E1E" w:rsidRPr="00675B3F" w14:paraId="2DA4FAF6" w14:textId="77777777" w:rsidTr="00711CDB">
        <w:tc>
          <w:tcPr>
            <w:tcW w:w="45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14:paraId="75A102CD" w14:textId="77777777" w:rsidR="00596E1E" w:rsidRPr="00675B3F" w:rsidRDefault="00E76A8A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Vorna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it-IT"/>
              </w:rPr>
              <w:t>me</w:t>
            </w:r>
            <w:proofErr w:type="spellEnd"/>
            <w:r w:rsidR="00596E1E"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56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14:paraId="3CF56809" w14:textId="66BBF58C" w:rsidR="00596E1E" w:rsidRPr="00675B3F" w:rsidRDefault="00711CDB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Nach</w:t>
            </w:r>
            <w:r w:rsidR="00E76A8A" w:rsidRPr="00675B3F">
              <w:rPr>
                <w:rFonts w:ascii="Arial" w:hAnsi="Arial" w:cs="Arial"/>
                <w:sz w:val="20"/>
                <w:szCs w:val="20"/>
                <w:lang w:val="it-IT"/>
              </w:rPr>
              <w:t>name</w:t>
            </w:r>
            <w:proofErr w:type="spellEnd"/>
            <w:r w:rsidR="00596E1E"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</w:tr>
      <w:tr w:rsidR="00711CDB" w:rsidRPr="00675B3F" w14:paraId="494BE5D2" w14:textId="77777777" w:rsidTr="00711CDB">
        <w:tc>
          <w:tcPr>
            <w:tcW w:w="45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</w:tcPr>
          <w:p w14:paraId="2D3C731B" w14:textId="77777777" w:rsidR="00711CDB" w:rsidRPr="00675B3F" w:rsidRDefault="00711CDB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Geburtsdatum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56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14:paraId="600F62BD" w14:textId="460B0D09" w:rsidR="00711CDB" w:rsidRPr="00675B3F" w:rsidRDefault="00711CDB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Datum</w:t>
            </w:r>
            <w:r w:rsidR="00ED62AA">
              <w:rPr>
                <w:rFonts w:ascii="Arial" w:hAnsi="Arial" w:cs="Arial"/>
                <w:sz w:val="20"/>
                <w:szCs w:val="20"/>
                <w:lang w:val="it-IT"/>
              </w:rPr>
              <w:t xml:space="preserve"> der</w:t>
            </w: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letzte</w:t>
            </w:r>
            <w:r w:rsidR="00ED62AA">
              <w:rPr>
                <w:rFonts w:ascii="Arial" w:hAnsi="Arial" w:cs="Arial"/>
                <w:sz w:val="20"/>
                <w:szCs w:val="20"/>
                <w:lang w:val="it-IT"/>
              </w:rPr>
              <w:t>n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Diagnose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</w:tr>
      <w:tr w:rsidR="00711CDB" w:rsidRPr="00675B3F" w14:paraId="7FCB45F7" w14:textId="76CD396F" w:rsidTr="003C25F3">
        <w:tc>
          <w:tcPr>
            <w:tcW w:w="45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14:paraId="7FBC8F1D" w14:textId="07D5E37F" w:rsidR="00711CDB" w:rsidRPr="00675B3F" w:rsidRDefault="00711CDB">
            <w:pPr>
              <w:spacing w:before="80" w:after="80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Klasse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C25F3" w:rsidRPr="00675B3F">
              <w:rPr>
                <w:rFonts w:ascii="Arial" w:hAnsi="Arial" w:cs="Arial"/>
                <w:sz w:val="20"/>
                <w:szCs w:val="20"/>
                <w:lang w:val="it-IT"/>
              </w:rPr>
              <w:t>im</w:t>
            </w:r>
            <w:proofErr w:type="spellEnd"/>
            <w:r w:rsidR="003C25F3"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C25F3" w:rsidRPr="00675B3F">
              <w:rPr>
                <w:rFonts w:ascii="Arial" w:hAnsi="Arial" w:cs="Arial"/>
                <w:sz w:val="20"/>
                <w:szCs w:val="20"/>
                <w:lang w:val="it-IT"/>
              </w:rPr>
              <w:t>kommenden</w:t>
            </w:r>
            <w:proofErr w:type="spellEnd"/>
            <w:r w:rsidR="003C25F3"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3C25F3" w:rsidRPr="00675B3F">
              <w:rPr>
                <w:rFonts w:ascii="Arial" w:hAnsi="Arial" w:cs="Arial"/>
                <w:sz w:val="20"/>
                <w:szCs w:val="20"/>
                <w:lang w:val="it-IT"/>
              </w:rPr>
              <w:t>Schuljahr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56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14:paraId="3A214146" w14:textId="1E687FA5" w:rsidR="00711CDB" w:rsidRPr="00675B3F" w:rsidRDefault="00711CDB" w:rsidP="00711CDB">
            <w:pPr>
              <w:spacing w:before="80" w:after="8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Schule: </w:t>
            </w:r>
          </w:p>
        </w:tc>
      </w:tr>
      <w:tr w:rsidR="00596E1E" w:rsidRPr="00675B3F" w14:paraId="4B387381" w14:textId="77777777" w:rsidTr="00711CDB">
        <w:tc>
          <w:tcPr>
            <w:tcW w:w="10160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0D71" w14:textId="77777777" w:rsidR="00596E1E" w:rsidRPr="00675B3F" w:rsidRDefault="00E76A8A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Zuständiger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Dienst</w:t>
            </w:r>
            <w:proofErr w:type="spellEnd"/>
            <w:r w:rsidR="00596E1E"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</w:tr>
    </w:tbl>
    <w:p w14:paraId="4FB3F254" w14:textId="77777777" w:rsidR="00596E1E" w:rsidRPr="00675B3F" w:rsidRDefault="00596E1E">
      <w:pPr>
        <w:pStyle w:val="SanTxt"/>
        <w:tabs>
          <w:tab w:val="left" w:pos="6010"/>
        </w:tabs>
        <w:jc w:val="both"/>
        <w:rPr>
          <w:rFonts w:ascii="Arial" w:hAnsi="Arial" w:cs="Arial"/>
          <w:sz w:val="20"/>
          <w:szCs w:val="20"/>
        </w:rPr>
      </w:pPr>
    </w:p>
    <w:p w14:paraId="456471E2" w14:textId="77777777" w:rsidR="00596E1E" w:rsidRPr="00675B3F" w:rsidRDefault="00596E1E">
      <w:pPr>
        <w:pStyle w:val="SanTxt"/>
        <w:tabs>
          <w:tab w:val="left" w:pos="601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3" w:type="dxa"/>
        <w:tblLayout w:type="fixed"/>
        <w:tblLook w:val="0000" w:firstRow="0" w:lastRow="0" w:firstColumn="0" w:lastColumn="0" w:noHBand="0" w:noVBand="0"/>
      </w:tblPr>
      <w:tblGrid>
        <w:gridCol w:w="10130"/>
      </w:tblGrid>
      <w:tr w:rsidR="00596E1E" w:rsidRPr="00675B3F" w14:paraId="5B978EFD" w14:textId="77777777">
        <w:tc>
          <w:tcPr>
            <w:tcW w:w="101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6E6E6"/>
          </w:tcPr>
          <w:p w14:paraId="3971BE1F" w14:textId="6370F298" w:rsidR="00596E1E" w:rsidRPr="00675B3F" w:rsidRDefault="00E76A8A">
            <w:pPr>
              <w:spacing w:before="80" w:after="80"/>
              <w:ind w:left="4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75B3F">
              <w:rPr>
                <w:rFonts w:ascii="Arial" w:hAnsi="Arial" w:cs="Arial"/>
                <w:b/>
                <w:sz w:val="20"/>
                <w:szCs w:val="20"/>
                <w:lang w:val="de-DE"/>
              </w:rPr>
              <w:t>Beschreibung der Verhaltensprobleme</w:t>
            </w:r>
            <w:r w:rsidR="00596E1E" w:rsidRPr="00675B3F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r w:rsidRPr="00675B3F">
              <w:rPr>
                <w:rFonts w:ascii="Arial" w:hAnsi="Arial" w:cs="Arial"/>
                <w:sz w:val="20"/>
                <w:szCs w:val="20"/>
                <w:lang w:val="de-DE"/>
              </w:rPr>
              <w:t>wie äußern sich diese inhaltlich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r w:rsidRPr="00675B3F">
              <w:rPr>
                <w:rFonts w:ascii="Arial" w:hAnsi="Arial" w:cs="Arial"/>
                <w:sz w:val="20"/>
                <w:szCs w:val="20"/>
                <w:lang w:val="de-DE"/>
              </w:rPr>
              <w:t>wann und wo treten sie au</w:t>
            </w:r>
            <w:r w:rsidR="008649DA" w:rsidRPr="00675B3F">
              <w:rPr>
                <w:rFonts w:ascii="Arial" w:hAnsi="Arial" w:cs="Arial"/>
                <w:sz w:val="20"/>
                <w:szCs w:val="20"/>
                <w:lang w:val="de-DE"/>
              </w:rPr>
              <w:t>f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r w:rsidR="008649DA" w:rsidRPr="00675B3F">
              <w:rPr>
                <w:rFonts w:ascii="Arial" w:hAnsi="Arial" w:cs="Arial"/>
                <w:sz w:val="20"/>
                <w:szCs w:val="20"/>
                <w:lang w:val="de-DE"/>
              </w:rPr>
              <w:t>wie lange dauern sie an, Intensität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 xml:space="preserve"> (0</w:t>
            </w:r>
            <w:r w:rsidR="00ED62AA">
              <w:rPr>
                <w:rFonts w:ascii="Arial" w:hAnsi="Arial" w:cs="Arial"/>
                <w:sz w:val="20"/>
                <w:szCs w:val="20"/>
                <w:lang w:val="de-DE"/>
              </w:rPr>
              <w:t>–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 xml:space="preserve">10) </w:t>
            </w:r>
            <w:r w:rsidR="008649DA" w:rsidRPr="00675B3F">
              <w:rPr>
                <w:rFonts w:ascii="Arial" w:hAnsi="Arial" w:cs="Arial"/>
                <w:sz w:val="20"/>
                <w:szCs w:val="20"/>
                <w:lang w:val="de-DE"/>
              </w:rPr>
              <w:t>–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8649DA" w:rsidRPr="00675B3F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3 konkrete Beispiele sollten angeführt werden</w:t>
            </w:r>
            <w:r w:rsidR="00596E1E" w:rsidRPr="00675B3F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</w:tr>
      <w:tr w:rsidR="00596E1E" w:rsidRPr="00675B3F" w14:paraId="5C93E716" w14:textId="77777777">
        <w:tc>
          <w:tcPr>
            <w:tcW w:w="101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5770B" w14:textId="77777777" w:rsidR="00596E1E" w:rsidRPr="00675B3F" w:rsidRDefault="00596E1E">
            <w:pPr>
              <w:snapToGrid w:val="0"/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9C4D9DB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FE67FE0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68C47BA1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EF93C2D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A864864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31153120" w14:textId="77777777" w:rsidR="00596E1E" w:rsidRPr="00675B3F" w:rsidRDefault="00596E1E">
      <w:pPr>
        <w:pStyle w:val="SanTxt"/>
        <w:tabs>
          <w:tab w:val="left" w:pos="601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3" w:type="dxa"/>
        <w:tblLayout w:type="fixed"/>
        <w:tblLook w:val="0000" w:firstRow="0" w:lastRow="0" w:firstColumn="0" w:lastColumn="0" w:noHBand="0" w:noVBand="0"/>
      </w:tblPr>
      <w:tblGrid>
        <w:gridCol w:w="10130"/>
      </w:tblGrid>
      <w:tr w:rsidR="00596E1E" w:rsidRPr="00675B3F" w14:paraId="4D434BFD" w14:textId="77777777">
        <w:tc>
          <w:tcPr>
            <w:tcW w:w="1013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6E6E6"/>
          </w:tcPr>
          <w:p w14:paraId="150A7550" w14:textId="77777777" w:rsidR="00596E1E" w:rsidRPr="00675B3F" w:rsidRDefault="008649DA">
            <w:pPr>
              <w:spacing w:before="80" w:after="80"/>
              <w:ind w:left="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>Häufigkeit</w:t>
            </w:r>
            <w:proofErr w:type="spellEnd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>dieser</w:t>
            </w:r>
            <w:proofErr w:type="spellEnd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b/>
                <w:sz w:val="20"/>
                <w:szCs w:val="20"/>
                <w:lang w:val="it-IT"/>
              </w:rPr>
              <w:t>Verhaltensweisen</w:t>
            </w:r>
            <w:proofErr w:type="spellEnd"/>
          </w:p>
        </w:tc>
      </w:tr>
      <w:tr w:rsidR="00596E1E" w:rsidRPr="00675B3F" w14:paraId="30299AE0" w14:textId="77777777">
        <w:tc>
          <w:tcPr>
            <w:tcW w:w="1013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6FF28" w14:textId="77777777" w:rsidR="00596E1E" w:rsidRPr="00675B3F" w:rsidRDefault="00596E1E">
            <w:pPr>
              <w:snapToGrid w:val="0"/>
              <w:spacing w:before="80" w:after="8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523757A1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273F9E" w14:textId="77777777" w:rsidR="00596E1E" w:rsidRPr="00675B3F" w:rsidRDefault="00596E1E">
      <w:pPr>
        <w:pStyle w:val="SanTxt"/>
        <w:tabs>
          <w:tab w:val="left" w:pos="6010"/>
        </w:tabs>
        <w:jc w:val="both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10160"/>
      </w:tblGrid>
      <w:tr w:rsidR="00596E1E" w:rsidRPr="00675B3F" w14:paraId="3BF1F53F" w14:textId="77777777">
        <w:tc>
          <w:tcPr>
            <w:tcW w:w="1016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6E6E6"/>
          </w:tcPr>
          <w:p w14:paraId="47C06BBC" w14:textId="77777777" w:rsidR="00596E1E" w:rsidRPr="00675B3F" w:rsidRDefault="008649DA">
            <w:pPr>
              <w:pStyle w:val="SanTxt"/>
              <w:tabs>
                <w:tab w:val="left" w:pos="6010"/>
              </w:tabs>
              <w:spacing w:before="80" w:after="80"/>
              <w:ind w:left="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Vorhandensein </w:t>
            </w:r>
            <w:r w:rsidR="00CE696D"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möglicher</w:t>
            </w:r>
            <w:r w:rsidR="0047550D"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begünstigender</w:t>
            </w:r>
            <w:r w:rsidR="0047550D"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/auslösender</w:t>
            </w:r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Faktoren</w:t>
            </w:r>
          </w:p>
        </w:tc>
      </w:tr>
      <w:tr w:rsidR="00596E1E" w:rsidRPr="00675B3F" w14:paraId="41DA68E1" w14:textId="77777777">
        <w:tc>
          <w:tcPr>
            <w:tcW w:w="101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A4595" w14:textId="77777777" w:rsidR="00596E1E" w:rsidRPr="00675B3F" w:rsidRDefault="00596E1E">
            <w:pPr>
              <w:snapToGrid w:val="0"/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E2C3AD9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72F6559A" w14:textId="77777777" w:rsidR="00596E1E" w:rsidRPr="00675B3F" w:rsidRDefault="00596E1E">
      <w:pPr>
        <w:pStyle w:val="SanTxt"/>
        <w:tabs>
          <w:tab w:val="left" w:pos="601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016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1908"/>
        <w:gridCol w:w="3420"/>
        <w:gridCol w:w="4832"/>
      </w:tblGrid>
      <w:tr w:rsidR="00596E1E" w:rsidRPr="00675B3F" w14:paraId="5E3B39F2" w14:textId="77777777" w:rsidTr="00A44DD7">
        <w:tc>
          <w:tcPr>
            <w:tcW w:w="10160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6E6E6"/>
          </w:tcPr>
          <w:p w14:paraId="6F3EFB4A" w14:textId="77777777" w:rsidR="00596E1E" w:rsidRPr="00675B3F" w:rsidRDefault="008649DA">
            <w:pPr>
              <w:pStyle w:val="SanTxt"/>
              <w:tabs>
                <w:tab w:val="left" w:pos="6010"/>
              </w:tabs>
              <w:spacing w:before="80" w:after="80"/>
              <w:ind w:left="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>Bisher</w:t>
            </w:r>
            <w:proofErr w:type="spellEnd"/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>durchgeführte</w:t>
            </w:r>
            <w:proofErr w:type="spellEnd"/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it-IT"/>
              </w:rPr>
              <w:t>Interventionen</w:t>
            </w:r>
            <w:proofErr w:type="spellEnd"/>
          </w:p>
        </w:tc>
      </w:tr>
      <w:tr w:rsidR="00596E1E" w:rsidRPr="00675B3F" w14:paraId="20347313" w14:textId="77777777" w:rsidTr="00A44DD7">
        <w:tc>
          <w:tcPr>
            <w:tcW w:w="10160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AE0B1" w14:textId="77777777" w:rsidR="00596E1E" w:rsidRPr="00675B3F" w:rsidRDefault="00596E1E">
            <w:pPr>
              <w:snapToGrid w:val="0"/>
              <w:spacing w:before="80" w:after="8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04FAAFBC" w14:textId="77777777" w:rsidR="00596E1E" w:rsidRPr="00675B3F" w:rsidRDefault="00596E1E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6E1E" w:rsidRPr="00675B3F" w14:paraId="6B9709D2" w14:textId="77777777" w:rsidTr="00A44DD7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F6716" w14:textId="77777777" w:rsidR="00596E1E" w:rsidRPr="00675B3F" w:rsidRDefault="00596E1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Dat</w:t>
            </w:r>
            <w:r w:rsidR="008649DA" w:rsidRPr="00675B3F">
              <w:rPr>
                <w:rFonts w:ascii="Arial" w:hAnsi="Arial" w:cs="Arial"/>
                <w:sz w:val="20"/>
                <w:szCs w:val="20"/>
                <w:lang w:val="it-IT"/>
              </w:rPr>
              <w:t>um</w:t>
            </w: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7FE7" w14:textId="4938ED34" w:rsidR="00596E1E" w:rsidRPr="00675B3F" w:rsidRDefault="00143251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Für </w:t>
            </w: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den</w:t>
            </w:r>
            <w:proofErr w:type="spellEnd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Klassenrat</w:t>
            </w:r>
            <w:proofErr w:type="spellEnd"/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16A47" w14:textId="0C44F018" w:rsidR="00596E1E" w:rsidRPr="00675B3F" w:rsidRDefault="00143251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Die</w:t>
            </w:r>
            <w:r w:rsidR="008649DA" w:rsidRPr="00675B3F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8649DA" w:rsidRPr="00675B3F">
              <w:rPr>
                <w:rFonts w:ascii="Arial" w:hAnsi="Arial" w:cs="Arial"/>
                <w:sz w:val="20"/>
                <w:szCs w:val="20"/>
                <w:lang w:val="it-IT"/>
              </w:rPr>
              <w:t>Erziehungs</w:t>
            </w:r>
            <w:r w:rsidRPr="00675B3F">
              <w:rPr>
                <w:rFonts w:ascii="Arial" w:hAnsi="Arial" w:cs="Arial"/>
                <w:sz w:val="20"/>
                <w:szCs w:val="20"/>
                <w:lang w:val="it-IT"/>
              </w:rPr>
              <w:t>verantwortlichen</w:t>
            </w:r>
            <w:proofErr w:type="spellEnd"/>
            <w:r w:rsidR="00596E1E" w:rsidRPr="00675B3F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</w:tr>
      <w:tr w:rsidR="00596E1E" w:rsidRPr="00675B3F" w14:paraId="0EB46DEC" w14:textId="77777777" w:rsidTr="00A44DD7">
        <w:trPr>
          <w:trHeight w:val="482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60A9F0" w14:textId="77777777" w:rsidR="00596E1E" w:rsidRPr="00675B3F" w:rsidRDefault="00596E1E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641E59" w14:textId="77777777" w:rsidR="00596E1E" w:rsidRPr="00675B3F" w:rsidRDefault="00596E1E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ED2514" w14:textId="77777777" w:rsidR="00596E1E" w:rsidRPr="00675B3F" w:rsidRDefault="00596E1E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3AE9C1BD" w14:textId="77777777" w:rsidR="00596E1E" w:rsidRPr="00675B3F" w:rsidRDefault="00596E1E" w:rsidP="00B96235">
      <w:pPr>
        <w:spacing w:after="0"/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sectPr w:rsidR="00596E1E" w:rsidRPr="00675B3F">
      <w:footerReference w:type="default" r:id="rId10"/>
      <w:pgSz w:w="11906" w:h="16838"/>
      <w:pgMar w:top="964" w:right="1021" w:bottom="85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D9E0D" w14:textId="77777777" w:rsidR="00301287" w:rsidRDefault="00301287" w:rsidP="00301287">
      <w:pPr>
        <w:spacing w:after="0" w:line="240" w:lineRule="auto"/>
      </w:pPr>
      <w:r>
        <w:separator/>
      </w:r>
    </w:p>
  </w:endnote>
  <w:endnote w:type="continuationSeparator" w:id="0">
    <w:p w14:paraId="393D974A" w14:textId="77777777" w:rsidR="00301287" w:rsidRDefault="00301287" w:rsidP="0030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0A294" w14:textId="4C4481F3" w:rsidR="00301287" w:rsidRPr="00301287" w:rsidRDefault="00301287">
    <w:pPr>
      <w:pStyle w:val="Fuzeile"/>
      <w:rPr>
        <w:rFonts w:ascii="Arial" w:hAnsi="Arial" w:cs="Arial"/>
        <w:sz w:val="16"/>
        <w:szCs w:val="16"/>
      </w:rPr>
    </w:pPr>
    <w:r w:rsidRPr="00301287">
      <w:rPr>
        <w:rFonts w:ascii="Arial" w:hAnsi="Arial" w:cs="Arial"/>
        <w:sz w:val="16"/>
        <w:szCs w:val="16"/>
      </w:rPr>
      <w:t>Stand: November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50757" w14:textId="77777777" w:rsidR="00301287" w:rsidRDefault="00301287" w:rsidP="00301287">
      <w:pPr>
        <w:spacing w:after="0" w:line="240" w:lineRule="auto"/>
      </w:pPr>
      <w:r>
        <w:separator/>
      </w:r>
    </w:p>
  </w:footnote>
  <w:footnote w:type="continuationSeparator" w:id="0">
    <w:p w14:paraId="202A52C7" w14:textId="77777777" w:rsidR="00301287" w:rsidRDefault="00301287" w:rsidP="00301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  <w:lang w:val="it-I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2DA14FD"/>
    <w:multiLevelType w:val="hybridMultilevel"/>
    <w:tmpl w:val="F58A4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116"/>
    <w:rsid w:val="00143251"/>
    <w:rsid w:val="002021A0"/>
    <w:rsid w:val="002B4333"/>
    <w:rsid w:val="00301287"/>
    <w:rsid w:val="00306652"/>
    <w:rsid w:val="00314812"/>
    <w:rsid w:val="003A3DD6"/>
    <w:rsid w:val="003C25F3"/>
    <w:rsid w:val="0047550D"/>
    <w:rsid w:val="00587ACC"/>
    <w:rsid w:val="00596E1E"/>
    <w:rsid w:val="005E7116"/>
    <w:rsid w:val="006714EA"/>
    <w:rsid w:val="00675B3F"/>
    <w:rsid w:val="00711CDB"/>
    <w:rsid w:val="007671F3"/>
    <w:rsid w:val="00767546"/>
    <w:rsid w:val="00851095"/>
    <w:rsid w:val="008649DA"/>
    <w:rsid w:val="008675BA"/>
    <w:rsid w:val="00A05EB5"/>
    <w:rsid w:val="00A3213E"/>
    <w:rsid w:val="00A44DD7"/>
    <w:rsid w:val="00B04450"/>
    <w:rsid w:val="00B75DD2"/>
    <w:rsid w:val="00B96235"/>
    <w:rsid w:val="00C37454"/>
    <w:rsid w:val="00CE696D"/>
    <w:rsid w:val="00DA30A9"/>
    <w:rsid w:val="00DF74F0"/>
    <w:rsid w:val="00E76A8A"/>
    <w:rsid w:val="00EC689A"/>
    <w:rsid w:val="00ED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D41E52"/>
  <w15:chartTrackingRefBased/>
  <w15:docId w15:val="{674EDBCE-362E-4E7C-807B-5E23097E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it-I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Times New Roman" w:eastAsia="Calibri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Times New Roman" w:eastAsia="Calibri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SanTxt">
    <w:name w:val="San_Txt"/>
    <w:pPr>
      <w:suppressAutoHyphens/>
      <w:spacing w:line="264" w:lineRule="auto"/>
    </w:pPr>
    <w:rPr>
      <w:rFonts w:ascii="Verdana" w:eastAsia="Arial" w:hAnsi="Verdana" w:cs="Verdana"/>
      <w:color w:val="00000A"/>
      <w:spacing w:val="2"/>
      <w:sz w:val="18"/>
      <w:szCs w:val="24"/>
      <w:lang w:eastAsia="zh-CN" w:bidi="hi-IN"/>
    </w:rPr>
  </w:style>
  <w:style w:type="paragraph" w:styleId="Kopfzeile">
    <w:name w:val="header"/>
    <w:basedOn w:val="Standard"/>
    <w:link w:val="KopfzeileZchn"/>
    <w:uiPriority w:val="99"/>
    <w:unhideWhenUsed/>
    <w:rsid w:val="003012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1287"/>
    <w:rPr>
      <w:rFonts w:ascii="Calibri" w:eastAsia="Calibri" w:hAnsi="Calibri"/>
      <w:sz w:val="22"/>
      <w:szCs w:val="22"/>
      <w:lang w:val="de-AT" w:eastAsia="zh-CN"/>
    </w:rPr>
  </w:style>
  <w:style w:type="paragraph" w:styleId="Fuzeile">
    <w:name w:val="footer"/>
    <w:basedOn w:val="Standard"/>
    <w:link w:val="FuzeileZchn"/>
    <w:uiPriority w:val="99"/>
    <w:unhideWhenUsed/>
    <w:rsid w:val="003012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1287"/>
    <w:rPr>
      <w:rFonts w:ascii="Calibri" w:eastAsia="Calibri" w:hAnsi="Calibri"/>
      <w:sz w:val="22"/>
      <w:szCs w:val="22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40E59F7DC4C14F984B6B74CE8CCEE9" ma:contentTypeVersion="13" ma:contentTypeDescription="Creare un nuovo documento." ma:contentTypeScope="" ma:versionID="8cb4b76fbe2506a44e4b918f515dfc07">
  <xsd:schema xmlns:xsd="http://www.w3.org/2001/XMLSchema" xmlns:xs="http://www.w3.org/2001/XMLSchema" xmlns:p="http://schemas.microsoft.com/office/2006/metadata/properties" xmlns:ns3="662d09e1-ba6c-4c5c-8c01-32d42ea758a6" xmlns:ns4="43dd9f8f-edff-4559-b72d-546759fe6f60" targetNamespace="http://schemas.microsoft.com/office/2006/metadata/properties" ma:root="true" ma:fieldsID="304626b3d51134530857e2e0ca65a8c9" ns3:_="" ns4:_="">
    <xsd:import namespace="662d09e1-ba6c-4c5c-8c01-32d42ea758a6"/>
    <xsd:import namespace="43dd9f8f-edff-4559-b72d-546759fe6f6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d09e1-ba6c-4c5c-8c01-32d42ea758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d9f8f-edff-4559-b72d-546759fe6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5E67F2-B082-42AE-A93B-F542F1D5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2d09e1-ba6c-4c5c-8c01-32d42ea758a6"/>
    <ds:schemaRef ds:uri="43dd9f8f-edff-4559-b72d-546759fe6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F9B00-9D5D-4A09-8CFE-E2CF55B66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9BE2E-06DA-40C5-AA36-C47C3DB29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9CAC88F1.dotm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CHECKLISTE Verlaufskontrolle</vt:lpstr>
      <vt:lpstr>CHECKLISTE Verlaufskontrolle</vt:lpstr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Verlaufskontrolle</dc:title>
  <dc:subject/>
  <dc:creator>Winfried Kain</dc:creator>
  <cp:keywords/>
  <dc:description/>
  <cp:lastModifiedBy>Steiner, Michaela</cp:lastModifiedBy>
  <cp:revision>21</cp:revision>
  <cp:lastPrinted>2020-03-03T21:37:00Z</cp:lastPrinted>
  <dcterms:created xsi:type="dcterms:W3CDTF">2020-10-23T15:21:00Z</dcterms:created>
  <dcterms:modified xsi:type="dcterms:W3CDTF">2020-11-12T12:07:00Z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0x0101008840E59F7DC4C14F984B6B74CE8CCEE9</vt:lpwstr>
  </property>
</Properties>
</file>